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5F" w:rsidRDefault="00502D5F" w:rsidP="00100D57">
      <w:pPr>
        <w:jc w:val="center"/>
        <w:rPr>
          <w:b/>
          <w:szCs w:val="21"/>
        </w:rPr>
      </w:pPr>
      <w:r w:rsidRPr="00B3203F">
        <w:rPr>
          <w:rFonts w:hint="eastAsia"/>
          <w:b/>
          <w:sz w:val="44"/>
          <w:szCs w:val="44"/>
        </w:rPr>
        <w:t>邀请函</w:t>
      </w:r>
      <w:r>
        <w:rPr>
          <w:b/>
          <w:sz w:val="44"/>
          <w:szCs w:val="44"/>
        </w:rPr>
        <w:t xml:space="preserve"> </w:t>
      </w:r>
      <w:r>
        <w:rPr>
          <w:b/>
          <w:szCs w:val="21"/>
        </w:rPr>
        <w:t xml:space="preserve">                                      </w:t>
      </w:r>
    </w:p>
    <w:p w:rsidR="00502D5F" w:rsidRPr="001B586C" w:rsidRDefault="00502D5F" w:rsidP="00100D57">
      <w:pPr>
        <w:jc w:val="center"/>
        <w:rPr>
          <w:szCs w:val="21"/>
        </w:rPr>
      </w:pPr>
      <w:r>
        <w:rPr>
          <w:b/>
          <w:szCs w:val="21"/>
        </w:rPr>
        <w:t xml:space="preserve">                                              </w:t>
      </w:r>
      <w:r w:rsidRPr="001B586C">
        <w:rPr>
          <w:rFonts w:hint="eastAsia"/>
          <w:szCs w:val="21"/>
        </w:rPr>
        <w:t>瓦垄农业研究中心</w:t>
      </w:r>
    </w:p>
    <w:p w:rsidR="00502D5F" w:rsidRPr="001B586C" w:rsidRDefault="00502D5F" w:rsidP="00100D57">
      <w:pPr>
        <w:jc w:val="center"/>
        <w:rPr>
          <w:szCs w:val="21"/>
        </w:rPr>
      </w:pPr>
      <w:r w:rsidRPr="001B586C">
        <w:rPr>
          <w:sz w:val="44"/>
          <w:szCs w:val="44"/>
        </w:rPr>
        <w:t xml:space="preserve">                     </w:t>
      </w:r>
      <w:r w:rsidRPr="001B586C">
        <w:rPr>
          <w:szCs w:val="21"/>
        </w:rPr>
        <w:t>Rue de Liroux</w:t>
      </w:r>
      <w:r w:rsidRPr="001B586C">
        <w:rPr>
          <w:rFonts w:hint="eastAsia"/>
          <w:szCs w:val="21"/>
        </w:rPr>
        <w:t>，</w:t>
      </w:r>
      <w:r w:rsidRPr="001B586C">
        <w:rPr>
          <w:szCs w:val="21"/>
        </w:rPr>
        <w:t>9</w:t>
      </w:r>
    </w:p>
    <w:p w:rsidR="00502D5F" w:rsidRDefault="00502D5F" w:rsidP="00100D57">
      <w:pPr>
        <w:jc w:val="center"/>
        <w:rPr>
          <w:szCs w:val="21"/>
        </w:rPr>
      </w:pPr>
      <w:r w:rsidRPr="001B586C">
        <w:rPr>
          <w:szCs w:val="21"/>
        </w:rPr>
        <w:t xml:space="preserve">                                                </w:t>
      </w:r>
      <w:r w:rsidRPr="001B586C">
        <w:rPr>
          <w:rFonts w:hint="eastAsia"/>
          <w:szCs w:val="21"/>
        </w:rPr>
        <w:t>比利时让布卢</w:t>
      </w:r>
      <w:r w:rsidRPr="001B586C">
        <w:rPr>
          <w:szCs w:val="21"/>
        </w:rPr>
        <w:t xml:space="preserve">B-5030 </w:t>
      </w:r>
    </w:p>
    <w:p w:rsidR="00502D5F" w:rsidRDefault="00502D5F" w:rsidP="00100D57">
      <w:pPr>
        <w:jc w:val="center"/>
        <w:rPr>
          <w:szCs w:val="21"/>
        </w:rPr>
      </w:pPr>
      <w:r>
        <w:rPr>
          <w:szCs w:val="21"/>
        </w:rPr>
        <w:t xml:space="preserve">                                                 </w:t>
      </w:r>
      <w:r>
        <w:rPr>
          <w:rFonts w:hint="eastAsia"/>
          <w:szCs w:val="21"/>
        </w:rPr>
        <w:t>电话：</w:t>
      </w:r>
      <w:r>
        <w:rPr>
          <w:szCs w:val="21"/>
        </w:rPr>
        <w:t>+32 81 62 65 55</w:t>
      </w:r>
    </w:p>
    <w:p w:rsidR="00502D5F" w:rsidRDefault="00502D5F" w:rsidP="001B586C">
      <w:pPr>
        <w:jc w:val="center"/>
        <w:rPr>
          <w:szCs w:val="21"/>
        </w:rPr>
      </w:pPr>
      <w:r>
        <w:rPr>
          <w:szCs w:val="21"/>
        </w:rPr>
        <w:t xml:space="preserve">                                                 </w:t>
      </w:r>
      <w:r>
        <w:rPr>
          <w:rFonts w:hint="eastAsia"/>
          <w:szCs w:val="21"/>
        </w:rPr>
        <w:t>传真：</w:t>
      </w:r>
      <w:r>
        <w:rPr>
          <w:szCs w:val="21"/>
        </w:rPr>
        <w:t>+32 81 62 65 59</w:t>
      </w:r>
    </w:p>
    <w:p w:rsidR="00502D5F" w:rsidRDefault="00502D5F" w:rsidP="001B586C">
      <w:pPr>
        <w:rPr>
          <w:szCs w:val="21"/>
        </w:rPr>
      </w:pPr>
      <w:r>
        <w:rPr>
          <w:rFonts w:hint="eastAsia"/>
          <w:szCs w:val="21"/>
        </w:rPr>
        <w:t>李文华</w:t>
      </w:r>
    </w:p>
    <w:p w:rsidR="00502D5F" w:rsidRDefault="00502D5F" w:rsidP="001B586C">
      <w:pPr>
        <w:rPr>
          <w:szCs w:val="21"/>
        </w:rPr>
      </w:pPr>
      <w:r>
        <w:rPr>
          <w:rFonts w:hint="eastAsia"/>
          <w:szCs w:val="21"/>
        </w:rPr>
        <w:t>黑龙江省农业科学院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院长</w:t>
      </w:r>
    </w:p>
    <w:p w:rsidR="00502D5F" w:rsidRDefault="00502D5F" w:rsidP="001B586C">
      <w:pPr>
        <w:rPr>
          <w:szCs w:val="21"/>
        </w:rPr>
      </w:pPr>
      <w:r>
        <w:rPr>
          <w:rFonts w:hint="eastAsia"/>
          <w:szCs w:val="21"/>
        </w:rPr>
        <w:t>中国·哈尔滨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南岗区学府路</w:t>
      </w:r>
      <w:r>
        <w:rPr>
          <w:szCs w:val="21"/>
        </w:rPr>
        <w:t>368</w:t>
      </w:r>
      <w:r>
        <w:rPr>
          <w:rFonts w:hint="eastAsia"/>
          <w:szCs w:val="21"/>
        </w:rPr>
        <w:t>号</w:t>
      </w:r>
    </w:p>
    <w:p w:rsidR="00502D5F" w:rsidRDefault="00502D5F" w:rsidP="001B586C">
      <w:pPr>
        <w:rPr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>86-451-86677452</w:t>
      </w:r>
    </w:p>
    <w:p w:rsidR="00502D5F" w:rsidRDefault="00502D5F" w:rsidP="001B586C">
      <w:pPr>
        <w:rPr>
          <w:szCs w:val="21"/>
        </w:rPr>
      </w:pPr>
      <w:r>
        <w:rPr>
          <w:rFonts w:hint="eastAsia"/>
          <w:szCs w:val="21"/>
        </w:rPr>
        <w:t>传真：</w:t>
      </w:r>
      <w:r>
        <w:rPr>
          <w:szCs w:val="21"/>
        </w:rPr>
        <w:t>86-451-86677452</w:t>
      </w:r>
    </w:p>
    <w:p w:rsidR="00502D5F" w:rsidRPr="001B586C" w:rsidRDefault="00502D5F" w:rsidP="001B586C">
      <w:pPr>
        <w:rPr>
          <w:szCs w:val="21"/>
        </w:rPr>
      </w:pPr>
    </w:p>
    <w:p w:rsidR="00502D5F" w:rsidRPr="001B586C" w:rsidRDefault="00502D5F" w:rsidP="00662FC3">
      <w:pPr>
        <w:rPr>
          <w:b/>
          <w:szCs w:val="21"/>
        </w:rPr>
      </w:pPr>
      <w:r w:rsidRPr="001B586C">
        <w:rPr>
          <w:rFonts w:hint="eastAsia"/>
          <w:b/>
          <w:szCs w:val="21"/>
        </w:rPr>
        <w:t>尊敬李文华院长，</w:t>
      </w:r>
    </w:p>
    <w:p w:rsidR="00502D5F" w:rsidRPr="00405ED8" w:rsidRDefault="00502D5F" w:rsidP="00E805A8">
      <w:pPr>
        <w:ind w:firstLineChars="200" w:firstLine="31680"/>
        <w:rPr>
          <w:sz w:val="28"/>
          <w:szCs w:val="28"/>
        </w:rPr>
      </w:pPr>
      <w:r w:rsidRPr="00405ED8">
        <w:rPr>
          <w:rFonts w:hint="eastAsia"/>
          <w:sz w:val="28"/>
          <w:szCs w:val="28"/>
        </w:rPr>
        <w:t>我们</w:t>
      </w:r>
      <w:r>
        <w:rPr>
          <w:rFonts w:hint="eastAsia"/>
          <w:sz w:val="28"/>
          <w:szCs w:val="28"/>
        </w:rPr>
        <w:t>诚挚</w:t>
      </w:r>
      <w:r w:rsidRPr="00405ED8">
        <w:rPr>
          <w:rFonts w:hint="eastAsia"/>
          <w:sz w:val="28"/>
          <w:szCs w:val="28"/>
        </w:rPr>
        <w:t>邀请黑龙江省农业科学院代表团</w:t>
      </w:r>
      <w:r>
        <w:rPr>
          <w:rFonts w:hint="eastAsia"/>
          <w:sz w:val="28"/>
          <w:szCs w:val="28"/>
        </w:rPr>
        <w:t>于</w:t>
      </w:r>
      <w:r w:rsidRPr="00405ED8"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月来到比利时</w:t>
      </w:r>
      <w:r w:rsidRPr="00405ED8">
        <w:rPr>
          <w:rFonts w:hint="eastAsia"/>
          <w:sz w:val="28"/>
          <w:szCs w:val="28"/>
        </w:rPr>
        <w:t>瓦隆农业研究中心</w:t>
      </w:r>
      <w:r>
        <w:rPr>
          <w:rFonts w:hint="eastAsia"/>
          <w:sz w:val="28"/>
          <w:szCs w:val="28"/>
        </w:rPr>
        <w:t>进行</w:t>
      </w:r>
      <w:r w:rsidRPr="00405ED8">
        <w:rPr>
          <w:rFonts w:hint="eastAsia"/>
          <w:sz w:val="28"/>
          <w:szCs w:val="28"/>
        </w:rPr>
        <w:t>学术访问和合作</w:t>
      </w:r>
      <w:r>
        <w:rPr>
          <w:rFonts w:hint="eastAsia"/>
          <w:sz w:val="28"/>
          <w:szCs w:val="28"/>
        </w:rPr>
        <w:t>交流</w:t>
      </w:r>
      <w:r w:rsidRPr="00405ED8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访问期间我们将在</w:t>
      </w:r>
      <w:r w:rsidRPr="00405ED8">
        <w:rPr>
          <w:rFonts w:hint="eastAsia"/>
          <w:sz w:val="28"/>
          <w:szCs w:val="28"/>
        </w:rPr>
        <w:t>马铃薯</w:t>
      </w:r>
      <w:r>
        <w:rPr>
          <w:rFonts w:hint="eastAsia"/>
          <w:sz w:val="28"/>
          <w:szCs w:val="28"/>
        </w:rPr>
        <w:t>晚疫病</w:t>
      </w:r>
      <w:r w:rsidRPr="00405ED8">
        <w:rPr>
          <w:rFonts w:hint="eastAsia"/>
          <w:sz w:val="28"/>
          <w:szCs w:val="28"/>
        </w:rPr>
        <w:t>监测与控制</w:t>
      </w:r>
      <w:r>
        <w:rPr>
          <w:rFonts w:hint="eastAsia"/>
          <w:sz w:val="28"/>
          <w:szCs w:val="28"/>
        </w:rPr>
        <w:t>系统、</w:t>
      </w:r>
      <w:r w:rsidRPr="00662FC3">
        <w:rPr>
          <w:rFonts w:hint="eastAsia"/>
          <w:sz w:val="28"/>
          <w:szCs w:val="28"/>
        </w:rPr>
        <w:t>马铃薯</w:t>
      </w:r>
      <w:r w:rsidRPr="00405ED8">
        <w:rPr>
          <w:rFonts w:hint="eastAsia"/>
          <w:sz w:val="28"/>
          <w:szCs w:val="28"/>
        </w:rPr>
        <w:t>育种和种子生产</w:t>
      </w:r>
      <w:r>
        <w:rPr>
          <w:rFonts w:hint="eastAsia"/>
          <w:sz w:val="28"/>
          <w:szCs w:val="28"/>
        </w:rPr>
        <w:t>技术、</w:t>
      </w:r>
      <w:r w:rsidRPr="00405ED8">
        <w:rPr>
          <w:rFonts w:hint="eastAsia"/>
          <w:sz w:val="28"/>
          <w:szCs w:val="28"/>
        </w:rPr>
        <w:t>马铃薯</w:t>
      </w:r>
      <w:r>
        <w:rPr>
          <w:rFonts w:hint="eastAsia"/>
          <w:sz w:val="28"/>
          <w:szCs w:val="28"/>
        </w:rPr>
        <w:t>种薯</w:t>
      </w:r>
      <w:r w:rsidRPr="00405ED8">
        <w:rPr>
          <w:rFonts w:hint="eastAsia"/>
          <w:sz w:val="28"/>
          <w:szCs w:val="28"/>
        </w:rPr>
        <w:t>质量</w:t>
      </w:r>
      <w:r>
        <w:rPr>
          <w:rFonts w:hint="eastAsia"/>
          <w:sz w:val="28"/>
          <w:szCs w:val="28"/>
        </w:rPr>
        <w:t>检测技术等方面进行交流</w:t>
      </w:r>
      <w:r w:rsidRPr="00405ED8">
        <w:rPr>
          <w:rFonts w:hint="eastAsia"/>
          <w:sz w:val="28"/>
          <w:szCs w:val="28"/>
        </w:rPr>
        <w:t>。</w:t>
      </w:r>
    </w:p>
    <w:p w:rsidR="00502D5F" w:rsidRDefault="00502D5F" w:rsidP="00405E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代表团名单如下：</w:t>
      </w:r>
    </w:p>
    <w:tbl>
      <w:tblPr>
        <w:tblW w:w="83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850"/>
        <w:gridCol w:w="2117"/>
        <w:gridCol w:w="4404"/>
      </w:tblGrid>
      <w:tr w:rsidR="00502D5F" w:rsidRPr="002C660D" w:rsidTr="00DC39FB">
        <w:tc>
          <w:tcPr>
            <w:tcW w:w="993" w:type="dxa"/>
            <w:tcBorders>
              <w:righ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17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4404" w:type="dxa"/>
          </w:tcPr>
          <w:p w:rsidR="00502D5F" w:rsidRPr="002C660D" w:rsidRDefault="00502D5F" w:rsidP="001B586C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工作单位及职务</w:t>
            </w:r>
          </w:p>
        </w:tc>
      </w:tr>
      <w:tr w:rsidR="00502D5F" w:rsidRPr="002C660D" w:rsidTr="00DC39FB">
        <w:tc>
          <w:tcPr>
            <w:tcW w:w="993" w:type="dxa"/>
            <w:tcBorders>
              <w:righ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李文华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sz w:val="24"/>
                <w:szCs w:val="24"/>
              </w:rPr>
              <w:t xml:space="preserve">  </w:t>
            </w:r>
            <w:r w:rsidRPr="002C660D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2117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4404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黑龙江省农业科学院</w:t>
            </w:r>
            <w:r w:rsidRPr="002C660D">
              <w:rPr>
                <w:sz w:val="24"/>
                <w:szCs w:val="24"/>
              </w:rPr>
              <w:t xml:space="preserve"> </w:t>
            </w:r>
            <w:r w:rsidRPr="002C660D">
              <w:rPr>
                <w:rFonts w:hint="eastAsia"/>
                <w:sz w:val="24"/>
                <w:szCs w:val="24"/>
              </w:rPr>
              <w:t>院长</w:t>
            </w:r>
          </w:p>
        </w:tc>
      </w:tr>
      <w:tr w:rsidR="00502D5F" w:rsidRPr="002C660D" w:rsidTr="00DC39FB">
        <w:tc>
          <w:tcPr>
            <w:tcW w:w="993" w:type="dxa"/>
            <w:tcBorders>
              <w:righ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刘宝民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sz w:val="24"/>
                <w:szCs w:val="24"/>
              </w:rPr>
              <w:t xml:space="preserve">  </w:t>
            </w:r>
            <w:r w:rsidRPr="002C660D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2117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研究员</w:t>
            </w:r>
          </w:p>
        </w:tc>
        <w:tc>
          <w:tcPr>
            <w:tcW w:w="4404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黑龙江省农业科学院成果</w:t>
            </w:r>
            <w:r>
              <w:rPr>
                <w:rFonts w:hint="eastAsia"/>
                <w:sz w:val="24"/>
                <w:szCs w:val="24"/>
              </w:rPr>
              <w:t>产业</w:t>
            </w:r>
            <w:r w:rsidRPr="002C660D">
              <w:rPr>
                <w:rFonts w:hint="eastAsia"/>
                <w:sz w:val="24"/>
                <w:szCs w:val="24"/>
              </w:rPr>
              <w:t>处</w:t>
            </w:r>
            <w:r w:rsidRPr="002C660D">
              <w:rPr>
                <w:sz w:val="24"/>
                <w:szCs w:val="24"/>
              </w:rPr>
              <w:t xml:space="preserve">  </w:t>
            </w:r>
            <w:r w:rsidRPr="002C660D">
              <w:rPr>
                <w:rFonts w:hint="eastAsia"/>
                <w:sz w:val="24"/>
                <w:szCs w:val="24"/>
              </w:rPr>
              <w:t>处长</w:t>
            </w:r>
          </w:p>
        </w:tc>
      </w:tr>
      <w:tr w:rsidR="00502D5F" w:rsidRPr="002C660D" w:rsidTr="00DC39FB">
        <w:tc>
          <w:tcPr>
            <w:tcW w:w="993" w:type="dxa"/>
            <w:tcBorders>
              <w:righ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吕典秋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sz w:val="24"/>
                <w:szCs w:val="24"/>
              </w:rPr>
              <w:t xml:space="preserve">  </w:t>
            </w:r>
            <w:r w:rsidRPr="002C660D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2117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研究员</w:t>
            </w:r>
          </w:p>
        </w:tc>
        <w:tc>
          <w:tcPr>
            <w:tcW w:w="4404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黑龙江省农业科学院</w:t>
            </w:r>
            <w:r w:rsidRPr="002C660D">
              <w:rPr>
                <w:sz w:val="24"/>
                <w:szCs w:val="24"/>
              </w:rPr>
              <w:t xml:space="preserve"> </w:t>
            </w:r>
            <w:r w:rsidRPr="002C660D">
              <w:rPr>
                <w:rFonts w:hint="eastAsia"/>
                <w:sz w:val="24"/>
                <w:szCs w:val="24"/>
              </w:rPr>
              <w:t>植物脱毒苗木研究所</w:t>
            </w:r>
            <w:r w:rsidRPr="002C660D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所长</w:t>
            </w:r>
          </w:p>
        </w:tc>
      </w:tr>
      <w:tr w:rsidR="00502D5F" w:rsidRPr="002C660D" w:rsidTr="00DC39FB">
        <w:tc>
          <w:tcPr>
            <w:tcW w:w="993" w:type="dxa"/>
            <w:tcBorders>
              <w:righ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闵凡祥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sz w:val="24"/>
                <w:szCs w:val="24"/>
              </w:rPr>
              <w:t xml:space="preserve">  </w:t>
            </w:r>
            <w:r w:rsidRPr="002C660D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2117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助理研究员</w:t>
            </w:r>
          </w:p>
        </w:tc>
        <w:tc>
          <w:tcPr>
            <w:tcW w:w="4404" w:type="dxa"/>
          </w:tcPr>
          <w:p w:rsidR="00502D5F" w:rsidRPr="002C660D" w:rsidRDefault="00502D5F" w:rsidP="002C660D">
            <w:pPr>
              <w:widowControl/>
              <w:spacing w:before="100" w:beforeAutospacing="1" w:after="100" w:afterAutospacing="1"/>
              <w:rPr>
                <w:sz w:val="24"/>
                <w:szCs w:val="24"/>
              </w:rPr>
            </w:pPr>
            <w:r w:rsidRPr="002C660D">
              <w:rPr>
                <w:rFonts w:hint="eastAsia"/>
                <w:sz w:val="24"/>
                <w:szCs w:val="24"/>
              </w:rPr>
              <w:t>黑龙江省农业科学院</w:t>
            </w:r>
            <w:r w:rsidRPr="002C660D">
              <w:rPr>
                <w:sz w:val="24"/>
                <w:szCs w:val="24"/>
              </w:rPr>
              <w:t xml:space="preserve"> </w:t>
            </w:r>
            <w:r w:rsidRPr="002C660D">
              <w:rPr>
                <w:rFonts w:hint="eastAsia"/>
                <w:sz w:val="24"/>
                <w:szCs w:val="24"/>
              </w:rPr>
              <w:t>植物脱毒苗木研究所</w:t>
            </w:r>
            <w:r w:rsidRPr="002C660D">
              <w:rPr>
                <w:sz w:val="24"/>
                <w:szCs w:val="24"/>
              </w:rPr>
              <w:t xml:space="preserve">  </w:t>
            </w:r>
          </w:p>
        </w:tc>
      </w:tr>
    </w:tbl>
    <w:p w:rsidR="00502D5F" w:rsidRDefault="00502D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访问期间的机票及住宿费用由黑龙江省农业科学院承担。</w:t>
      </w:r>
    </w:p>
    <w:p w:rsidR="00502D5F" w:rsidRDefault="00502D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请携带该邀请信赴比利时驻华使馆办理签证。祝旅途愉快！</w:t>
      </w:r>
    </w:p>
    <w:p w:rsidR="00502D5F" w:rsidRDefault="00502D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您挚爱的</w:t>
      </w:r>
    </w:p>
    <w:p w:rsidR="00502D5F" w:rsidRDefault="00502D5F">
      <w:pPr>
        <w:rPr>
          <w:sz w:val="28"/>
          <w:szCs w:val="28"/>
        </w:rPr>
      </w:pPr>
    </w:p>
    <w:p w:rsidR="00502D5F" w:rsidRDefault="00502D5F" w:rsidP="00DC39FB">
      <w:pPr>
        <w:rPr>
          <w:sz w:val="28"/>
          <w:szCs w:val="28"/>
        </w:rPr>
      </w:pPr>
      <w:r>
        <w:rPr>
          <w:sz w:val="28"/>
          <w:szCs w:val="28"/>
        </w:rPr>
        <w:t>ROLOT Jean-Louis</w:t>
      </w:r>
    </w:p>
    <w:p w:rsidR="00502D5F" w:rsidRPr="00DC39FB" w:rsidRDefault="00502D5F" w:rsidP="00DC39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比利时瓦隆农业研究中心</w:t>
      </w:r>
      <w:r>
        <w:rPr>
          <w:sz w:val="28"/>
          <w:szCs w:val="28"/>
        </w:rPr>
        <w:t xml:space="preserve">  </w:t>
      </w:r>
    </w:p>
    <w:p w:rsidR="00502D5F" w:rsidRDefault="00502D5F"/>
    <w:p w:rsidR="00502D5F" w:rsidRDefault="00502D5F"/>
    <w:p w:rsidR="00502D5F" w:rsidRPr="00A1030B" w:rsidRDefault="00502D5F" w:rsidP="00A21E46">
      <w:pPr>
        <w:jc w:val="center"/>
        <w:rPr>
          <w:b/>
          <w:sz w:val="32"/>
          <w:szCs w:val="32"/>
        </w:rPr>
      </w:pPr>
      <w:r w:rsidRPr="00A1030B">
        <w:rPr>
          <w:rFonts w:hint="eastAsia"/>
          <w:b/>
          <w:sz w:val="32"/>
          <w:szCs w:val="32"/>
        </w:rPr>
        <w:t>日</w:t>
      </w:r>
      <w:r w:rsidRPr="00A1030B">
        <w:rPr>
          <w:b/>
          <w:sz w:val="32"/>
          <w:szCs w:val="32"/>
        </w:rPr>
        <w:t xml:space="preserve">  </w:t>
      </w:r>
      <w:r w:rsidRPr="00A1030B">
        <w:rPr>
          <w:rFonts w:hint="eastAsia"/>
          <w:b/>
          <w:sz w:val="32"/>
          <w:szCs w:val="32"/>
        </w:rPr>
        <w:t>程</w:t>
      </w:r>
    </w:p>
    <w:tbl>
      <w:tblPr>
        <w:tblW w:w="8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7"/>
        <w:gridCol w:w="1593"/>
        <w:gridCol w:w="5954"/>
      </w:tblGrid>
      <w:tr w:rsidR="00502D5F" w:rsidRPr="00DC39FB" w:rsidTr="001470AE">
        <w:trPr>
          <w:trHeight w:val="290"/>
        </w:trPr>
        <w:tc>
          <w:tcPr>
            <w:tcW w:w="2770" w:type="dxa"/>
            <w:gridSpan w:val="2"/>
          </w:tcPr>
          <w:p w:rsidR="00502D5F" w:rsidRPr="00DC39FB" w:rsidRDefault="00502D5F" w:rsidP="00AB7703">
            <w:pPr>
              <w:jc w:val="center"/>
              <w:rPr>
                <w:b/>
                <w:bCs/>
                <w:sz w:val="24"/>
                <w:szCs w:val="24"/>
              </w:rPr>
            </w:pPr>
            <w:r w:rsidRPr="00DC39FB">
              <w:rPr>
                <w:rFonts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5954" w:type="dxa"/>
          </w:tcPr>
          <w:p w:rsidR="00502D5F" w:rsidRPr="00DC39FB" w:rsidRDefault="00502D5F" w:rsidP="00502D5F">
            <w:pPr>
              <w:ind w:firstLineChars="686" w:firstLine="31680"/>
              <w:rPr>
                <w:b/>
                <w:bCs/>
                <w:sz w:val="24"/>
                <w:szCs w:val="24"/>
              </w:rPr>
            </w:pPr>
            <w:r w:rsidRPr="00DC39FB">
              <w:rPr>
                <w:rFonts w:hint="eastAsia"/>
                <w:b/>
                <w:bCs/>
                <w:sz w:val="24"/>
                <w:szCs w:val="24"/>
              </w:rPr>
              <w:t>日</w:t>
            </w:r>
            <w:r w:rsidRPr="00DC39FB">
              <w:rPr>
                <w:b/>
                <w:bCs/>
                <w:sz w:val="24"/>
                <w:szCs w:val="24"/>
              </w:rPr>
              <w:t xml:space="preserve">  </w:t>
            </w:r>
            <w:r w:rsidRPr="00DC39FB">
              <w:rPr>
                <w:rFonts w:hint="eastAsia"/>
                <w:b/>
                <w:bCs/>
                <w:sz w:val="24"/>
                <w:szCs w:val="24"/>
              </w:rPr>
              <w:t>程</w:t>
            </w:r>
          </w:p>
        </w:tc>
      </w:tr>
      <w:tr w:rsidR="00502D5F" w:rsidRPr="00DC39FB" w:rsidTr="001470AE">
        <w:trPr>
          <w:trHeight w:val="276"/>
        </w:trPr>
        <w:tc>
          <w:tcPr>
            <w:tcW w:w="1177" w:type="dxa"/>
            <w:vMerge w:val="restart"/>
          </w:tcPr>
          <w:p w:rsidR="00502D5F" w:rsidRPr="00DC39FB" w:rsidRDefault="00502D5F" w:rsidP="00AB7703">
            <w:pPr>
              <w:jc w:val="center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第一天</w:t>
            </w: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上午</w:t>
            </w:r>
          </w:p>
        </w:tc>
        <w:tc>
          <w:tcPr>
            <w:tcW w:w="5954" w:type="dxa"/>
          </w:tcPr>
          <w:p w:rsidR="00502D5F" w:rsidRDefault="00502D5F" w:rsidP="00AB77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乘机北京至</w:t>
            </w:r>
            <w:r w:rsidRPr="00DC39FB">
              <w:rPr>
                <w:rFonts w:hint="eastAsia"/>
                <w:sz w:val="24"/>
                <w:szCs w:val="24"/>
              </w:rPr>
              <w:t>利布拉蒙</w:t>
            </w:r>
            <w:r>
              <w:rPr>
                <w:sz w:val="24"/>
                <w:szCs w:val="24"/>
              </w:rPr>
              <w:t xml:space="preserve">  08:30</w:t>
            </w:r>
            <w:r w:rsidRPr="00C73EB2">
              <w:rPr>
                <w:rFonts w:hint="eastAsia"/>
                <w:sz w:val="24"/>
                <w:szCs w:val="24"/>
              </w:rPr>
              <w:t>抵达</w:t>
            </w:r>
            <w:r w:rsidRPr="00DC39FB">
              <w:rPr>
                <w:rFonts w:hint="eastAsia"/>
                <w:sz w:val="24"/>
                <w:szCs w:val="24"/>
              </w:rPr>
              <w:t>利布拉蒙</w:t>
            </w:r>
          </w:p>
          <w:p w:rsidR="00502D5F" w:rsidRPr="00DC39FB" w:rsidRDefault="00502D5F" w:rsidP="00AB77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访问瓦垄农业研究中心马铃薯研究室，听取马铃薯研究室的</w:t>
            </w:r>
            <w:r w:rsidRPr="00DC39FB">
              <w:rPr>
                <w:rFonts w:hint="eastAsia"/>
                <w:sz w:val="24"/>
                <w:szCs w:val="24"/>
              </w:rPr>
              <w:t>研究报告</w:t>
            </w:r>
          </w:p>
        </w:tc>
      </w:tr>
      <w:tr w:rsidR="00502D5F" w:rsidRPr="00DC39FB" w:rsidTr="001470AE">
        <w:trPr>
          <w:trHeight w:val="290"/>
        </w:trPr>
        <w:tc>
          <w:tcPr>
            <w:tcW w:w="1177" w:type="dxa"/>
            <w:vMerge/>
          </w:tcPr>
          <w:p w:rsidR="00502D5F" w:rsidRPr="00DC39FB" w:rsidRDefault="00502D5F" w:rsidP="00AB7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下午</w:t>
            </w:r>
          </w:p>
        </w:tc>
        <w:tc>
          <w:tcPr>
            <w:tcW w:w="5954" w:type="dxa"/>
          </w:tcPr>
          <w:p w:rsidR="00502D5F" w:rsidRPr="00DC39FB" w:rsidRDefault="00502D5F" w:rsidP="00AB77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参观</w:t>
            </w:r>
            <w:r w:rsidRPr="00DC39FB">
              <w:rPr>
                <w:rFonts w:hint="eastAsia"/>
                <w:sz w:val="24"/>
                <w:szCs w:val="24"/>
              </w:rPr>
              <w:t>马铃薯原原种生产</w:t>
            </w:r>
            <w:r>
              <w:rPr>
                <w:rFonts w:hint="eastAsia"/>
                <w:sz w:val="24"/>
                <w:szCs w:val="24"/>
              </w:rPr>
              <w:t>基地，并就马铃薯育种和种子生产技术进</w:t>
            </w:r>
            <w:r w:rsidRPr="00C73EB2">
              <w:rPr>
                <w:rFonts w:hint="eastAsia"/>
                <w:sz w:val="24"/>
                <w:szCs w:val="24"/>
              </w:rPr>
              <w:t>行技术交流（</w:t>
            </w:r>
            <w:r w:rsidRPr="00DC39FB">
              <w:rPr>
                <w:sz w:val="24"/>
                <w:szCs w:val="24"/>
              </w:rPr>
              <w:t>Mussy</w:t>
            </w:r>
            <w:r w:rsidRPr="00DC39FB">
              <w:rPr>
                <w:rFonts w:hint="eastAsia"/>
                <w:sz w:val="24"/>
                <w:szCs w:val="24"/>
              </w:rPr>
              <w:t>市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502D5F" w:rsidRPr="00DC39FB" w:rsidTr="001470AE">
        <w:trPr>
          <w:trHeight w:val="276"/>
        </w:trPr>
        <w:tc>
          <w:tcPr>
            <w:tcW w:w="1177" w:type="dxa"/>
            <w:vMerge w:val="restart"/>
          </w:tcPr>
          <w:p w:rsidR="00502D5F" w:rsidRPr="00DC39FB" w:rsidRDefault="00502D5F" w:rsidP="00A21E46">
            <w:pPr>
              <w:jc w:val="center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第二天</w:t>
            </w: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上午</w:t>
            </w:r>
          </w:p>
        </w:tc>
        <w:tc>
          <w:tcPr>
            <w:tcW w:w="5954" w:type="dxa"/>
          </w:tcPr>
          <w:p w:rsidR="00502D5F" w:rsidRPr="00DC39FB" w:rsidRDefault="00502D5F" w:rsidP="00AB7703">
            <w:pPr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参观薯条生产线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C39FB">
              <w:rPr>
                <w:rFonts w:hint="eastAsia"/>
                <w:sz w:val="24"/>
                <w:szCs w:val="24"/>
              </w:rPr>
              <w:t>埃诺省</w:t>
            </w:r>
            <w:r w:rsidRPr="00DC39FB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502D5F" w:rsidRPr="00DC39FB" w:rsidTr="001470AE">
        <w:trPr>
          <w:trHeight w:val="276"/>
        </w:trPr>
        <w:tc>
          <w:tcPr>
            <w:tcW w:w="1177" w:type="dxa"/>
            <w:vMerge/>
          </w:tcPr>
          <w:p w:rsidR="00502D5F" w:rsidRPr="00DC39FB" w:rsidRDefault="00502D5F" w:rsidP="00AB7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下午</w:t>
            </w:r>
          </w:p>
        </w:tc>
        <w:tc>
          <w:tcPr>
            <w:tcW w:w="5954" w:type="dxa"/>
          </w:tcPr>
          <w:p w:rsidR="00502D5F" w:rsidRPr="00DC39FB" w:rsidRDefault="00502D5F" w:rsidP="00AB7703">
            <w:pPr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参观马铃薯种薯生产企业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C39FB">
              <w:rPr>
                <w:rFonts w:hint="eastAsia"/>
                <w:sz w:val="24"/>
                <w:szCs w:val="24"/>
              </w:rPr>
              <w:t>让布卢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502D5F" w:rsidRPr="00DC39FB" w:rsidTr="001470AE">
        <w:trPr>
          <w:trHeight w:val="290"/>
        </w:trPr>
        <w:tc>
          <w:tcPr>
            <w:tcW w:w="1177" w:type="dxa"/>
            <w:vMerge w:val="restart"/>
          </w:tcPr>
          <w:p w:rsidR="00502D5F" w:rsidRPr="00DC39FB" w:rsidRDefault="00502D5F" w:rsidP="00A21E46">
            <w:pPr>
              <w:jc w:val="center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第三天</w:t>
            </w: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上午</w:t>
            </w:r>
          </w:p>
        </w:tc>
        <w:tc>
          <w:tcPr>
            <w:tcW w:w="5954" w:type="dxa"/>
          </w:tcPr>
          <w:p w:rsidR="00502D5F" w:rsidRPr="00DC39FB" w:rsidRDefault="00502D5F" w:rsidP="00AB77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赴</w:t>
            </w:r>
            <w:r w:rsidRPr="00DC39FB">
              <w:rPr>
                <w:rFonts w:hint="eastAsia"/>
                <w:sz w:val="24"/>
                <w:szCs w:val="24"/>
              </w:rPr>
              <w:t>瓦隆农业中心</w:t>
            </w:r>
            <w:r>
              <w:rPr>
                <w:rFonts w:hint="eastAsia"/>
                <w:sz w:val="24"/>
                <w:szCs w:val="24"/>
              </w:rPr>
              <w:t>座谈，</w:t>
            </w:r>
            <w:r w:rsidRPr="00C73EB2">
              <w:rPr>
                <w:rFonts w:hint="eastAsia"/>
                <w:sz w:val="24"/>
                <w:szCs w:val="24"/>
              </w:rPr>
              <w:t>就中比合作项目研究进展进行深入交流（</w:t>
            </w:r>
            <w:r w:rsidRPr="00DC39FB">
              <w:rPr>
                <w:rFonts w:hint="eastAsia"/>
                <w:sz w:val="24"/>
                <w:szCs w:val="24"/>
              </w:rPr>
              <w:t>让布卢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DC39FB">
              <w:rPr>
                <w:sz w:val="24"/>
                <w:szCs w:val="24"/>
              </w:rPr>
              <w:t xml:space="preserve"> </w:t>
            </w:r>
          </w:p>
        </w:tc>
      </w:tr>
      <w:tr w:rsidR="00502D5F" w:rsidRPr="00DC39FB" w:rsidTr="001470AE">
        <w:trPr>
          <w:trHeight w:val="290"/>
        </w:trPr>
        <w:tc>
          <w:tcPr>
            <w:tcW w:w="1177" w:type="dxa"/>
            <w:vMerge/>
          </w:tcPr>
          <w:p w:rsidR="00502D5F" w:rsidRPr="00DC39FB" w:rsidRDefault="00502D5F" w:rsidP="00AB7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下午</w:t>
            </w:r>
          </w:p>
        </w:tc>
        <w:tc>
          <w:tcPr>
            <w:tcW w:w="5954" w:type="dxa"/>
          </w:tcPr>
          <w:p w:rsidR="00502D5F" w:rsidRPr="00DC39FB" w:rsidRDefault="00502D5F" w:rsidP="00AB7703">
            <w:pPr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参观瓦隆马铃薯生产联盟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C73EB2">
              <w:rPr>
                <w:rFonts w:hint="eastAsia"/>
                <w:sz w:val="24"/>
                <w:szCs w:val="24"/>
              </w:rPr>
              <w:t>并就马铃薯种薯检测技术合作洽谈（</w:t>
            </w:r>
            <w:r w:rsidRPr="00DC39FB">
              <w:rPr>
                <w:rFonts w:hint="eastAsia"/>
                <w:sz w:val="24"/>
                <w:szCs w:val="24"/>
              </w:rPr>
              <w:t>让布卢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502D5F" w:rsidRPr="00DC39FB" w:rsidTr="001470AE">
        <w:trPr>
          <w:trHeight w:val="640"/>
        </w:trPr>
        <w:tc>
          <w:tcPr>
            <w:tcW w:w="1177" w:type="dxa"/>
          </w:tcPr>
          <w:p w:rsidR="00502D5F" w:rsidRPr="00DC39FB" w:rsidRDefault="00502D5F" w:rsidP="00A21E46">
            <w:pPr>
              <w:jc w:val="center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第四天</w:t>
            </w:r>
          </w:p>
        </w:tc>
        <w:tc>
          <w:tcPr>
            <w:tcW w:w="1593" w:type="dxa"/>
          </w:tcPr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上午</w:t>
            </w:r>
          </w:p>
          <w:p w:rsidR="00502D5F" w:rsidRPr="00DC39FB" w:rsidRDefault="00502D5F" w:rsidP="00AB770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02D5F" w:rsidRPr="00DC39FB" w:rsidRDefault="00502D5F" w:rsidP="00AB7703">
            <w:pPr>
              <w:widowControl/>
              <w:shd w:val="clear" w:color="auto" w:fill="F2F2F2"/>
              <w:spacing w:line="360" w:lineRule="atLeast"/>
              <w:jc w:val="left"/>
              <w:rPr>
                <w:sz w:val="24"/>
                <w:szCs w:val="24"/>
              </w:rPr>
            </w:pPr>
            <w:r w:rsidRPr="00DC39FB">
              <w:rPr>
                <w:rFonts w:hint="eastAsia"/>
                <w:sz w:val="24"/>
                <w:szCs w:val="24"/>
              </w:rPr>
              <w:t>从比利时乘车到荷兰</w:t>
            </w:r>
          </w:p>
        </w:tc>
      </w:tr>
    </w:tbl>
    <w:p w:rsidR="00502D5F" w:rsidRDefault="00502D5F" w:rsidP="00A21E46"/>
    <w:p w:rsidR="00502D5F" w:rsidRPr="00100D57" w:rsidRDefault="00502D5F" w:rsidP="00A21E46"/>
    <w:sectPr w:rsidR="00502D5F" w:rsidRPr="00100D57" w:rsidSect="00D41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D5F" w:rsidRDefault="00502D5F" w:rsidP="00002AE1">
      <w:r>
        <w:separator/>
      </w:r>
    </w:p>
  </w:endnote>
  <w:endnote w:type="continuationSeparator" w:id="0">
    <w:p w:rsidR="00502D5F" w:rsidRDefault="00502D5F" w:rsidP="00002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D5F" w:rsidRDefault="00502D5F" w:rsidP="00002AE1">
      <w:r>
        <w:separator/>
      </w:r>
    </w:p>
  </w:footnote>
  <w:footnote w:type="continuationSeparator" w:id="0">
    <w:p w:rsidR="00502D5F" w:rsidRDefault="00502D5F" w:rsidP="00002A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ED8"/>
    <w:rsid w:val="00002AE1"/>
    <w:rsid w:val="0000425B"/>
    <w:rsid w:val="00037FD7"/>
    <w:rsid w:val="0005062A"/>
    <w:rsid w:val="000529DB"/>
    <w:rsid w:val="0007148B"/>
    <w:rsid w:val="000861ED"/>
    <w:rsid w:val="0009599C"/>
    <w:rsid w:val="000B0D50"/>
    <w:rsid w:val="000C1031"/>
    <w:rsid w:val="000F221D"/>
    <w:rsid w:val="00100885"/>
    <w:rsid w:val="00100D57"/>
    <w:rsid w:val="00124102"/>
    <w:rsid w:val="0013427B"/>
    <w:rsid w:val="001470AE"/>
    <w:rsid w:val="00151F0A"/>
    <w:rsid w:val="00153598"/>
    <w:rsid w:val="001774E2"/>
    <w:rsid w:val="001949D5"/>
    <w:rsid w:val="001B447B"/>
    <w:rsid w:val="001B586C"/>
    <w:rsid w:val="001C65C0"/>
    <w:rsid w:val="0022748C"/>
    <w:rsid w:val="0024409B"/>
    <w:rsid w:val="00244834"/>
    <w:rsid w:val="002651DC"/>
    <w:rsid w:val="0027430A"/>
    <w:rsid w:val="00282432"/>
    <w:rsid w:val="002A7830"/>
    <w:rsid w:val="002B0958"/>
    <w:rsid w:val="002B3067"/>
    <w:rsid w:val="002B40DD"/>
    <w:rsid w:val="002B5824"/>
    <w:rsid w:val="002B7128"/>
    <w:rsid w:val="002C37F0"/>
    <w:rsid w:val="002C660D"/>
    <w:rsid w:val="00312477"/>
    <w:rsid w:val="00312A47"/>
    <w:rsid w:val="00321041"/>
    <w:rsid w:val="00356597"/>
    <w:rsid w:val="00367372"/>
    <w:rsid w:val="0039230B"/>
    <w:rsid w:val="003B117C"/>
    <w:rsid w:val="003B25EF"/>
    <w:rsid w:val="003C3C3A"/>
    <w:rsid w:val="00405ED8"/>
    <w:rsid w:val="00410A54"/>
    <w:rsid w:val="00474F91"/>
    <w:rsid w:val="00484AFC"/>
    <w:rsid w:val="004A3192"/>
    <w:rsid w:val="004B10B5"/>
    <w:rsid w:val="00502D5F"/>
    <w:rsid w:val="005033DE"/>
    <w:rsid w:val="0056129F"/>
    <w:rsid w:val="005C0F29"/>
    <w:rsid w:val="005C5EE6"/>
    <w:rsid w:val="005D7E48"/>
    <w:rsid w:val="005E1686"/>
    <w:rsid w:val="005E188A"/>
    <w:rsid w:val="005E2F4A"/>
    <w:rsid w:val="005F55CE"/>
    <w:rsid w:val="005F5DA0"/>
    <w:rsid w:val="00625E82"/>
    <w:rsid w:val="00634748"/>
    <w:rsid w:val="006418CA"/>
    <w:rsid w:val="006423A2"/>
    <w:rsid w:val="00662FC3"/>
    <w:rsid w:val="00663FC0"/>
    <w:rsid w:val="006871EC"/>
    <w:rsid w:val="006918F7"/>
    <w:rsid w:val="006A2B56"/>
    <w:rsid w:val="006B41F2"/>
    <w:rsid w:val="006E76F1"/>
    <w:rsid w:val="006F4067"/>
    <w:rsid w:val="006F4070"/>
    <w:rsid w:val="007237C8"/>
    <w:rsid w:val="00737BF4"/>
    <w:rsid w:val="0074766F"/>
    <w:rsid w:val="00751F46"/>
    <w:rsid w:val="00753CBF"/>
    <w:rsid w:val="007650EC"/>
    <w:rsid w:val="00766FAF"/>
    <w:rsid w:val="0078147C"/>
    <w:rsid w:val="00781B55"/>
    <w:rsid w:val="007E6D57"/>
    <w:rsid w:val="008062B4"/>
    <w:rsid w:val="008256E8"/>
    <w:rsid w:val="0084176E"/>
    <w:rsid w:val="00846529"/>
    <w:rsid w:val="008732C7"/>
    <w:rsid w:val="00882007"/>
    <w:rsid w:val="00890E59"/>
    <w:rsid w:val="008A3DAA"/>
    <w:rsid w:val="008B7B8A"/>
    <w:rsid w:val="008C05F4"/>
    <w:rsid w:val="008D1F4F"/>
    <w:rsid w:val="009140E2"/>
    <w:rsid w:val="009140E6"/>
    <w:rsid w:val="009220AA"/>
    <w:rsid w:val="009265D7"/>
    <w:rsid w:val="00935959"/>
    <w:rsid w:val="00940B1E"/>
    <w:rsid w:val="00945819"/>
    <w:rsid w:val="0095016C"/>
    <w:rsid w:val="009544A2"/>
    <w:rsid w:val="009870D7"/>
    <w:rsid w:val="00994851"/>
    <w:rsid w:val="009D1FF0"/>
    <w:rsid w:val="009E0CF2"/>
    <w:rsid w:val="00A1030B"/>
    <w:rsid w:val="00A204BF"/>
    <w:rsid w:val="00A21E46"/>
    <w:rsid w:val="00A27A1E"/>
    <w:rsid w:val="00A4709A"/>
    <w:rsid w:val="00A47E87"/>
    <w:rsid w:val="00A62F5F"/>
    <w:rsid w:val="00A83279"/>
    <w:rsid w:val="00AB7703"/>
    <w:rsid w:val="00AC3EAD"/>
    <w:rsid w:val="00AC66C4"/>
    <w:rsid w:val="00AC6A36"/>
    <w:rsid w:val="00AD350C"/>
    <w:rsid w:val="00AD3E90"/>
    <w:rsid w:val="00AE239C"/>
    <w:rsid w:val="00B3203F"/>
    <w:rsid w:val="00B36FC7"/>
    <w:rsid w:val="00B43B95"/>
    <w:rsid w:val="00B525B8"/>
    <w:rsid w:val="00B82B91"/>
    <w:rsid w:val="00B95004"/>
    <w:rsid w:val="00BA45F8"/>
    <w:rsid w:val="00BA71C5"/>
    <w:rsid w:val="00BC29DD"/>
    <w:rsid w:val="00BD26E8"/>
    <w:rsid w:val="00BE2719"/>
    <w:rsid w:val="00BF3A6E"/>
    <w:rsid w:val="00C0535E"/>
    <w:rsid w:val="00C11104"/>
    <w:rsid w:val="00C135F2"/>
    <w:rsid w:val="00C16F4C"/>
    <w:rsid w:val="00C73EB2"/>
    <w:rsid w:val="00CA0A60"/>
    <w:rsid w:val="00CA3B45"/>
    <w:rsid w:val="00CB23F9"/>
    <w:rsid w:val="00CC3DC0"/>
    <w:rsid w:val="00CD1D22"/>
    <w:rsid w:val="00CF1AE9"/>
    <w:rsid w:val="00D03CF6"/>
    <w:rsid w:val="00D22723"/>
    <w:rsid w:val="00D331FC"/>
    <w:rsid w:val="00D340FF"/>
    <w:rsid w:val="00D4176A"/>
    <w:rsid w:val="00D85DF6"/>
    <w:rsid w:val="00D91868"/>
    <w:rsid w:val="00DB6094"/>
    <w:rsid w:val="00DC39FB"/>
    <w:rsid w:val="00E00CA1"/>
    <w:rsid w:val="00E47B5A"/>
    <w:rsid w:val="00E62375"/>
    <w:rsid w:val="00E6320A"/>
    <w:rsid w:val="00E652FF"/>
    <w:rsid w:val="00E750CA"/>
    <w:rsid w:val="00E76C27"/>
    <w:rsid w:val="00E805A8"/>
    <w:rsid w:val="00E81697"/>
    <w:rsid w:val="00E930E7"/>
    <w:rsid w:val="00EA02B0"/>
    <w:rsid w:val="00EA626A"/>
    <w:rsid w:val="00EB2683"/>
    <w:rsid w:val="00EC1A52"/>
    <w:rsid w:val="00F0222D"/>
    <w:rsid w:val="00F05391"/>
    <w:rsid w:val="00F14B9B"/>
    <w:rsid w:val="00F20CD5"/>
    <w:rsid w:val="00F30F9C"/>
    <w:rsid w:val="00F62031"/>
    <w:rsid w:val="00F90FD4"/>
    <w:rsid w:val="00F95478"/>
    <w:rsid w:val="00FE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D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5ED8"/>
    <w:rPr>
      <w:rFonts w:ascii="Calibri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0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2AE1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2AE1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73E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libri" w:hAnsi="Calibri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</Pages>
  <Words>155</Words>
  <Characters>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19</cp:revision>
  <cp:lastPrinted>2016-03-21T01:19:00Z</cp:lastPrinted>
  <dcterms:created xsi:type="dcterms:W3CDTF">2016-03-14T02:13:00Z</dcterms:created>
  <dcterms:modified xsi:type="dcterms:W3CDTF">2016-03-21T01:33:00Z</dcterms:modified>
</cp:coreProperties>
</file>